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2026-RPTU-0877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Wartungsvertrag Löschwasserversorgungsanlage (RPTU Standort Landau)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Wartungsvertrag Löschwasserversorgungsanlage am RPTU Standort Landau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